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335AE3" w:rsidTr="00A57AF6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E3" w:rsidRDefault="00335AE3" w:rsidP="0020302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E3" w:rsidRDefault="00335AE3" w:rsidP="0020302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E3" w:rsidRDefault="00335AE3" w:rsidP="00203020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AE3" w:rsidRDefault="00335AE3">
            <w:r>
              <w:t>Приложение 10</w:t>
            </w:r>
          </w:p>
        </w:tc>
      </w:tr>
      <w:tr w:rsidR="00335AE3" w:rsidTr="00A57AF6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E3" w:rsidRDefault="00335AE3" w:rsidP="0020302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E3" w:rsidRDefault="00335AE3" w:rsidP="0020302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E3" w:rsidRDefault="00335AE3" w:rsidP="00203020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AE3" w:rsidRDefault="00335AE3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35AE3" w:rsidTr="00A57AF6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E3" w:rsidRDefault="00335AE3" w:rsidP="0020302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E3" w:rsidRDefault="00335AE3" w:rsidP="0020302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AE3" w:rsidRDefault="00335AE3" w:rsidP="00203020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AE3" w:rsidRDefault="00335AE3" w:rsidP="00895465">
            <w:pPr>
              <w:rPr>
                <w:lang w:val="en-US"/>
              </w:rPr>
            </w:pPr>
            <w:r>
              <w:t xml:space="preserve">от </w:t>
            </w:r>
            <w:r w:rsidR="00895465">
              <w:t xml:space="preserve">05.09.2019 </w:t>
            </w:r>
            <w:r>
              <w:t>№</w:t>
            </w:r>
            <w:r w:rsidR="00895465">
              <w:t xml:space="preserve"> 55-416</w:t>
            </w:r>
          </w:p>
        </w:tc>
      </w:tr>
      <w:tr w:rsidR="00A57AF6" w:rsidTr="00A57AF6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AF6" w:rsidRDefault="00A57AF6" w:rsidP="00203020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AF6" w:rsidRDefault="00A57AF6" w:rsidP="0020302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AF6" w:rsidRDefault="00A57AF6" w:rsidP="0020302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AF6" w:rsidRDefault="00A57AF6" w:rsidP="0020302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AF6" w:rsidRDefault="00A57AF6" w:rsidP="00203020"/>
        </w:tc>
      </w:tr>
      <w:tr w:rsidR="00A57AF6" w:rsidTr="00A57AF6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465" w:rsidRDefault="00A57AF6" w:rsidP="004260D1">
            <w:pPr>
              <w:jc w:val="center"/>
            </w:pPr>
            <w:r>
              <w:t>Источники финансирования дефицита бюджета муниципальн</w:t>
            </w:r>
            <w:r w:rsidR="00895465">
              <w:t>ого образования «Город Саратов»</w:t>
            </w:r>
          </w:p>
          <w:p w:rsidR="00A57AF6" w:rsidRDefault="00A57AF6" w:rsidP="00895465">
            <w:pPr>
              <w:jc w:val="center"/>
            </w:pPr>
            <w:r>
              <w:t>на 2019 год</w:t>
            </w:r>
            <w:r w:rsidR="00895465">
              <w:t xml:space="preserve"> </w:t>
            </w:r>
            <w:r>
              <w:t>и на плановый период 2020 и 2021 годов</w:t>
            </w:r>
          </w:p>
        </w:tc>
      </w:tr>
      <w:tr w:rsidR="00A57AF6" w:rsidTr="00A57AF6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AF6" w:rsidRDefault="00A57AF6" w:rsidP="0020302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AF6" w:rsidRDefault="00A57AF6" w:rsidP="0020302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AF6" w:rsidRDefault="00A57AF6" w:rsidP="0020302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AF6" w:rsidRDefault="00A57AF6" w:rsidP="0020302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тыс. руб.</w:t>
            </w:r>
          </w:p>
        </w:tc>
      </w:tr>
      <w:tr w:rsidR="00A57AF6" w:rsidTr="00A57AF6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7AF6" w:rsidRDefault="00A57AF6" w:rsidP="00203020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7AF6" w:rsidRDefault="00A57AF6" w:rsidP="00203020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AF6" w:rsidRDefault="00A57AF6" w:rsidP="00203020">
            <w:pPr>
              <w:jc w:val="center"/>
            </w:pPr>
            <w:r>
              <w:t>2019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AF6" w:rsidRDefault="00A57AF6" w:rsidP="00203020">
            <w:pPr>
              <w:jc w:val="center"/>
            </w:pPr>
            <w:r>
              <w:t>2020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AF6" w:rsidRDefault="00A57AF6" w:rsidP="00203020">
            <w:pPr>
              <w:jc w:val="center"/>
            </w:pPr>
            <w:r>
              <w:t>2021 год</w:t>
            </w:r>
          </w:p>
        </w:tc>
      </w:tr>
      <w:tr w:rsidR="00A57AF6" w:rsidTr="00A57AF6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7AF6" w:rsidRDefault="00A57AF6" w:rsidP="00203020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7AF6" w:rsidRDefault="00A57AF6" w:rsidP="00203020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AF6" w:rsidRDefault="00A57AF6" w:rsidP="00203020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AF6" w:rsidRDefault="00A57AF6" w:rsidP="00203020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AF6" w:rsidRDefault="00A57AF6" w:rsidP="00203020"/>
        </w:tc>
      </w:tr>
    </w:tbl>
    <w:p w:rsidR="00A57AF6" w:rsidRPr="00A57AF6" w:rsidRDefault="00A57AF6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A57AF6" w:rsidTr="00A57AF6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7AF6" w:rsidRDefault="00A57AF6" w:rsidP="00203020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7AF6" w:rsidRDefault="00A57AF6" w:rsidP="00203020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AF6" w:rsidRDefault="00A57AF6" w:rsidP="00203020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AF6" w:rsidRDefault="00A57AF6" w:rsidP="00203020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AF6" w:rsidRDefault="00A57AF6" w:rsidP="00203020">
            <w:pPr>
              <w:jc w:val="center"/>
            </w:pPr>
            <w:r>
              <w:t>5</w:t>
            </w:r>
          </w:p>
        </w:tc>
      </w:tr>
      <w:tr w:rsidR="00A57AF6" w:rsidTr="00A57AF6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57AF6" w:rsidRDefault="00A57AF6" w:rsidP="00203020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57AF6" w:rsidRDefault="00A57AF6" w:rsidP="00203020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784 505,1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0,0</w:t>
            </w:r>
          </w:p>
        </w:tc>
      </w:tr>
      <w:tr w:rsidR="00A57AF6" w:rsidTr="00A57AF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57AF6" w:rsidRDefault="00A57AF6" w:rsidP="00203020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A57AF6" w:rsidRDefault="00A57AF6" w:rsidP="00203020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631 241,8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 </w:t>
            </w:r>
          </w:p>
        </w:tc>
      </w:tr>
      <w:tr w:rsidR="00A57AF6" w:rsidTr="00A57AF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57AF6" w:rsidRDefault="00A57AF6" w:rsidP="00203020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A57AF6" w:rsidRDefault="00A57AF6" w:rsidP="00203020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3 148 000,0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2 660 000,0</w:t>
            </w:r>
          </w:p>
        </w:tc>
      </w:tr>
      <w:tr w:rsidR="00A57AF6" w:rsidTr="00A57AF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57AF6" w:rsidRDefault="00A57AF6" w:rsidP="00203020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A57AF6" w:rsidRDefault="00A57AF6" w:rsidP="00203020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3 148 000,0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2 660 000,0</w:t>
            </w:r>
          </w:p>
        </w:tc>
      </w:tr>
      <w:tr w:rsidR="00A57AF6" w:rsidTr="00A57AF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57AF6" w:rsidRDefault="00A57AF6" w:rsidP="00203020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A57AF6" w:rsidRDefault="00A57AF6" w:rsidP="00203020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-2 516 758,2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-2 660 000,0</w:t>
            </w:r>
          </w:p>
        </w:tc>
      </w:tr>
      <w:tr w:rsidR="00A57AF6" w:rsidTr="00A57AF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57AF6" w:rsidRDefault="00A57AF6" w:rsidP="00203020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A57AF6" w:rsidRDefault="00A57AF6" w:rsidP="00203020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-2 516 758,2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-2 660 000,0</w:t>
            </w:r>
          </w:p>
        </w:tc>
      </w:tr>
      <w:tr w:rsidR="00A57AF6" w:rsidTr="00A57AF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57AF6" w:rsidRDefault="00A57AF6" w:rsidP="00203020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A57AF6" w:rsidRDefault="00A57AF6" w:rsidP="00203020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 </w:t>
            </w:r>
          </w:p>
        </w:tc>
      </w:tr>
      <w:tr w:rsidR="00A57AF6" w:rsidTr="00A57AF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57AF6" w:rsidRDefault="00A57AF6" w:rsidP="00203020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A57AF6" w:rsidRDefault="00A57AF6" w:rsidP="00203020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 </w:t>
            </w:r>
          </w:p>
        </w:tc>
      </w:tr>
      <w:tr w:rsidR="00A57AF6" w:rsidTr="00A57AF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57AF6" w:rsidRDefault="00A57AF6" w:rsidP="00203020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A57AF6" w:rsidRDefault="00A57AF6" w:rsidP="00203020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900 000,0</w:t>
            </w:r>
          </w:p>
        </w:tc>
      </w:tr>
      <w:tr w:rsidR="00A57AF6" w:rsidTr="00A57AF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57AF6" w:rsidRDefault="00A57AF6" w:rsidP="00203020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A57AF6" w:rsidRDefault="00A57AF6" w:rsidP="00203020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900 000,0</w:t>
            </w:r>
          </w:p>
        </w:tc>
      </w:tr>
      <w:tr w:rsidR="00A57AF6" w:rsidTr="00A57AF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57AF6" w:rsidRDefault="00A57AF6" w:rsidP="00203020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A57AF6" w:rsidRDefault="00A57AF6" w:rsidP="00203020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900 000,0</w:t>
            </w:r>
          </w:p>
        </w:tc>
      </w:tr>
      <w:tr w:rsidR="00A57AF6" w:rsidTr="00A57AF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57AF6" w:rsidRDefault="00A57AF6" w:rsidP="00203020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A57AF6" w:rsidRDefault="00A57AF6" w:rsidP="00203020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-1 000 000,0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-900 000,0</w:t>
            </w:r>
          </w:p>
        </w:tc>
      </w:tr>
      <w:tr w:rsidR="00A57AF6" w:rsidTr="00A57AF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57AF6" w:rsidRDefault="00A57AF6" w:rsidP="00203020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A57AF6" w:rsidRDefault="00A57AF6" w:rsidP="00203020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-1 000 000,0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-900 000,0</w:t>
            </w:r>
          </w:p>
        </w:tc>
      </w:tr>
      <w:tr w:rsidR="00A57AF6" w:rsidTr="00A57AF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57AF6" w:rsidRDefault="00A57AF6" w:rsidP="00203020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A57AF6" w:rsidRDefault="00A57AF6" w:rsidP="00203020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-1 000 000,0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-900 000,0</w:t>
            </w:r>
          </w:p>
        </w:tc>
      </w:tr>
      <w:tr w:rsidR="00A57AF6" w:rsidTr="00A57AF6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57AF6" w:rsidRDefault="00A57AF6" w:rsidP="00203020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57AF6" w:rsidRDefault="00A57AF6" w:rsidP="00203020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153 263,3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57AF6" w:rsidRDefault="00A57AF6" w:rsidP="00203020">
            <w:pPr>
              <w:jc w:val="right"/>
            </w:pPr>
            <w:r>
              <w:t> </w:t>
            </w:r>
          </w:p>
        </w:tc>
      </w:tr>
    </w:tbl>
    <w:p w:rsidR="00A57AF6" w:rsidRPr="002B0F0C" w:rsidRDefault="00A57AF6" w:rsidP="00A57AF6"/>
    <w:p w:rsidR="00E2598B" w:rsidRPr="00A57AF6" w:rsidRDefault="00E2598B" w:rsidP="00A57AF6"/>
    <w:sectPr w:rsidR="00E2598B" w:rsidRPr="00A57AF6" w:rsidSect="00895465">
      <w:headerReference w:type="even" r:id="rId7"/>
      <w:headerReference w:type="default" r:id="rId8"/>
      <w:pgSz w:w="16838" w:h="11906" w:orient="landscape"/>
      <w:pgMar w:top="170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FEF" w:rsidRDefault="009D6FEF" w:rsidP="00A57AF6">
      <w:r>
        <w:separator/>
      </w:r>
    </w:p>
  </w:endnote>
  <w:endnote w:type="continuationSeparator" w:id="1">
    <w:p w:rsidR="009D6FEF" w:rsidRDefault="009D6FEF" w:rsidP="00A57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FEF" w:rsidRDefault="009D6FEF" w:rsidP="00A57AF6">
      <w:r>
        <w:separator/>
      </w:r>
    </w:p>
  </w:footnote>
  <w:footnote w:type="continuationSeparator" w:id="1">
    <w:p w:rsidR="009D6FEF" w:rsidRDefault="009D6FEF" w:rsidP="00A57A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AF6" w:rsidRDefault="00E46CCB" w:rsidP="006361F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57AF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57AF6" w:rsidRDefault="00A57AF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AF6" w:rsidRPr="00895465" w:rsidRDefault="00E46CCB" w:rsidP="006361F5">
    <w:pPr>
      <w:pStyle w:val="a3"/>
      <w:framePr w:wrap="around" w:vAnchor="text" w:hAnchor="margin" w:xAlign="center" w:y="1"/>
      <w:rPr>
        <w:rStyle w:val="a7"/>
        <w:sz w:val="20"/>
        <w:szCs w:val="20"/>
      </w:rPr>
    </w:pPr>
    <w:r w:rsidRPr="00895465">
      <w:rPr>
        <w:rStyle w:val="a7"/>
        <w:sz w:val="20"/>
        <w:szCs w:val="20"/>
      </w:rPr>
      <w:fldChar w:fldCharType="begin"/>
    </w:r>
    <w:r w:rsidR="00A57AF6" w:rsidRPr="00895465">
      <w:rPr>
        <w:rStyle w:val="a7"/>
        <w:sz w:val="20"/>
        <w:szCs w:val="20"/>
      </w:rPr>
      <w:instrText xml:space="preserve">PAGE  </w:instrText>
    </w:r>
    <w:r w:rsidRPr="00895465">
      <w:rPr>
        <w:rStyle w:val="a7"/>
        <w:sz w:val="20"/>
        <w:szCs w:val="20"/>
      </w:rPr>
      <w:fldChar w:fldCharType="separate"/>
    </w:r>
    <w:r w:rsidR="00895465">
      <w:rPr>
        <w:rStyle w:val="a7"/>
        <w:noProof/>
        <w:sz w:val="20"/>
        <w:szCs w:val="20"/>
      </w:rPr>
      <w:t>2</w:t>
    </w:r>
    <w:r w:rsidRPr="00895465">
      <w:rPr>
        <w:rStyle w:val="a7"/>
        <w:sz w:val="20"/>
        <w:szCs w:val="20"/>
      </w:rPr>
      <w:fldChar w:fldCharType="end"/>
    </w:r>
  </w:p>
  <w:p w:rsidR="00A57AF6" w:rsidRDefault="00A57AF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A57AF6"/>
    <w:rsid w:val="001F7CD3"/>
    <w:rsid w:val="00292E3B"/>
    <w:rsid w:val="002C3F39"/>
    <w:rsid w:val="00335AE3"/>
    <w:rsid w:val="00387A5E"/>
    <w:rsid w:val="004260D1"/>
    <w:rsid w:val="005D195C"/>
    <w:rsid w:val="006808C6"/>
    <w:rsid w:val="0082287C"/>
    <w:rsid w:val="00895465"/>
    <w:rsid w:val="009D3C6D"/>
    <w:rsid w:val="009D6FEF"/>
    <w:rsid w:val="00A24CAF"/>
    <w:rsid w:val="00A57AF6"/>
    <w:rsid w:val="00A76DCC"/>
    <w:rsid w:val="00B912FD"/>
    <w:rsid w:val="00E2598B"/>
    <w:rsid w:val="00E46CC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7A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7AF6"/>
  </w:style>
  <w:style w:type="paragraph" w:styleId="a5">
    <w:name w:val="footer"/>
    <w:basedOn w:val="a"/>
    <w:link w:val="a6"/>
    <w:uiPriority w:val="99"/>
    <w:semiHidden/>
    <w:unhideWhenUsed/>
    <w:rsid w:val="00A57A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7AF6"/>
  </w:style>
  <w:style w:type="character" w:styleId="a7">
    <w:name w:val="page number"/>
    <w:basedOn w:val="a0"/>
    <w:uiPriority w:val="99"/>
    <w:semiHidden/>
    <w:unhideWhenUsed/>
    <w:rsid w:val="00A57A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3</TotalTime>
  <Pages>2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ZaharovaEA</cp:lastModifiedBy>
  <cp:revision>5</cp:revision>
  <dcterms:created xsi:type="dcterms:W3CDTF">2019-08-28T12:18:00Z</dcterms:created>
  <dcterms:modified xsi:type="dcterms:W3CDTF">2019-09-04T13:52:00Z</dcterms:modified>
</cp:coreProperties>
</file>